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20AFD" w:rsidTr="00C20AFD" w14:paraId="589DD41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AFD" w:rsidRDefault="00C20AFD" w14:paraId="14B3FEF7" w14:textId="3A8565A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AFD" w:rsidRDefault="00C20AFD" w14:paraId="584901B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20AFD" w:rsidRDefault="00C20AFD" w14:paraId="03D3242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20AFD" w:rsidRDefault="00C20AFD" w14:paraId="561F4D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20AFD" w:rsidRDefault="00C20AFD" w14:paraId="09FD61C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20AFD" w:rsidP="00C20AFD" w:rsidRDefault="00C20AFD" w14:paraId="39DEF97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20AFD" w:rsidP="00C20AFD" w:rsidRDefault="00C20AFD" w14:paraId="3A14DBB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20AFD" w:rsidP="00C20AFD" w:rsidRDefault="00C20AFD" w14:paraId="4D3CD5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St-2540/2019</w:t>
      </w:r>
    </w:p>
    <w:p w:rsidR="00C20AFD" w:rsidP="00C20AFD" w:rsidRDefault="00C20AFD" w14:paraId="31C996A1" w14:textId="77777777">
      <w:pPr>
        <w:tabs>
          <w:tab w:val="left" w:pos="709"/>
        </w:tabs>
      </w:pPr>
      <w:r>
        <w:t xml:space="preserve"> </w:t>
      </w:r>
    </w:p>
    <w:p w:rsidR="00C20AFD" w:rsidP="00C20AFD" w:rsidRDefault="00C20AFD" w14:paraId="1DA45C1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20AFD" w:rsidP="00C20AFD" w:rsidRDefault="00C20AFD" w14:paraId="456D50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20AFD" w:rsidP="00C20AFD" w:rsidRDefault="00C20AFD" w14:paraId="0DC71A0D" w14:textId="77777777">
      <w:pPr>
        <w:tabs>
          <w:tab w:val="left" w:pos="709"/>
        </w:tabs>
      </w:pPr>
    </w:p>
    <w:p w:rsidR="00C20AFD" w:rsidP="00C20AFD" w:rsidRDefault="00C20AFD" w14:paraId="2A3F18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20AFD" w:rsidP="00C20AFD" w:rsidRDefault="00C20AFD" w14:paraId="51A72D2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20AFD" w:rsidP="00C20AFD" w:rsidRDefault="00C20AFD" w14:paraId="157C830C" w14:textId="77777777">
      <w:pPr>
        <w:tabs>
          <w:tab w:val="left" w:pos="709"/>
        </w:tabs>
      </w:pPr>
    </w:p>
    <w:p w:rsidR="00C20AFD" w:rsidP="00C20AFD" w:rsidRDefault="00C20AFD" w14:paraId="64BC0E3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20AFD" w:rsidP="00C20AFD" w:rsidRDefault="00C20AFD" w14:paraId="1D7A504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20AFD" w:rsidP="00C20AFD" w:rsidRDefault="00C20AFD" w14:paraId="7866E77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20AFD" w:rsidP="00C20AFD" w:rsidRDefault="00C20AFD" w14:paraId="1ECAD67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20AFD" w:rsidP="00C20AFD" w:rsidRDefault="00C20AFD" w14:paraId="66924E0C" w14:textId="77777777">
      <w:pPr>
        <w:tabs>
          <w:tab w:val="left" w:pos="709"/>
        </w:tabs>
      </w:pPr>
    </w:p>
    <w:p w:rsidR="00C20AFD" w:rsidP="00C20AFD" w:rsidRDefault="00C20AFD" w14:paraId="15C912C1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20AFD" w:rsidP="00C20AFD" w:rsidRDefault="00C20AFD" w14:paraId="5DE13B45" w14:textId="77777777">
      <w:pPr>
        <w:tabs>
          <w:tab w:val="left" w:pos="709"/>
        </w:tabs>
        <w:jc w:val="both"/>
      </w:pPr>
    </w:p>
    <w:p w:rsidR="00C20AFD" w:rsidP="00C20AFD" w:rsidRDefault="00C20AFD" w14:paraId="24ABB902" w14:textId="77777777">
      <w:pPr>
        <w:tabs>
          <w:tab w:val="left" w:pos="709"/>
        </w:tabs>
      </w:pPr>
      <w:r>
        <w:t xml:space="preserve"> </w:t>
      </w:r>
      <w:r>
        <w:tab/>
        <w:t>13. St-2540/2019</w:t>
      </w:r>
    </w:p>
    <w:p w:rsidR="00C20AFD" w:rsidP="00C20AFD" w:rsidRDefault="00C20AFD" w14:paraId="6AE54DA0" w14:textId="77777777">
      <w:pPr>
        <w:tabs>
          <w:tab w:val="left" w:pos="709"/>
        </w:tabs>
      </w:pPr>
    </w:p>
    <w:p w:rsidR="00C20AFD" w:rsidP="00C20AFD" w:rsidRDefault="00C20AFD" w14:paraId="79DFF36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20AFD" w:rsidP="00C20AFD" w:rsidRDefault="00C20AFD" w14:paraId="1F898F0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20AFD" w:rsidP="00C20AFD" w:rsidRDefault="00C20AFD" w14:paraId="7B4207CA" w14:textId="77777777">
      <w:pPr>
        <w:tabs>
          <w:tab w:val="left" w:pos="709"/>
        </w:tabs>
        <w:jc w:val="both"/>
      </w:pPr>
      <w:r>
        <w:tab/>
        <w:t>OIB: 85821130368</w:t>
      </w:r>
    </w:p>
    <w:p w:rsidR="00C20AFD" w:rsidP="00C20AFD" w:rsidRDefault="00C20AFD" w14:paraId="2F31CC51" w14:textId="77777777">
      <w:pPr>
        <w:tabs>
          <w:tab w:val="left" w:pos="709"/>
        </w:tabs>
        <w:jc w:val="both"/>
      </w:pPr>
    </w:p>
    <w:p w:rsidR="00C20AFD" w:rsidP="00C20AFD" w:rsidRDefault="00C20AFD" w14:paraId="2478038A" w14:textId="77777777">
      <w:pPr>
        <w:tabs>
          <w:tab w:val="left" w:pos="709"/>
        </w:tabs>
        <w:jc w:val="both"/>
      </w:pPr>
      <w:r>
        <w:t xml:space="preserve">protiv </w:t>
      </w:r>
    </w:p>
    <w:p w:rsidR="00C20AFD" w:rsidP="00C20AFD" w:rsidRDefault="00C20AFD" w14:paraId="2B2C7CE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20AFD" w:rsidP="00C20AFD" w:rsidRDefault="00C20AFD" w14:paraId="64BFA2F8" w14:textId="77777777">
      <w:pPr>
        <w:tabs>
          <w:tab w:val="left" w:pos="709"/>
        </w:tabs>
        <w:ind w:left="708"/>
        <w:jc w:val="both"/>
      </w:pPr>
      <w:r>
        <w:tab/>
        <w:t>EMPIRIA SOLARIS d.o.o., Gornje Brezno, gornje Brezno 47, OIB: 93954020689</w:t>
      </w:r>
    </w:p>
    <w:p w:rsidR="00C20AFD" w:rsidP="00C20AFD" w:rsidRDefault="00C20AFD" w14:paraId="26DBFF21" w14:textId="77777777">
      <w:pPr>
        <w:tabs>
          <w:tab w:val="left" w:pos="709"/>
        </w:tabs>
        <w:ind w:left="708"/>
        <w:jc w:val="both"/>
      </w:pPr>
    </w:p>
    <w:p w:rsidR="00C20AFD" w:rsidP="00C20AFD" w:rsidRDefault="00C20AFD" w14:paraId="60D7523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20AFD" w:rsidP="00C20AFD" w:rsidRDefault="00C20AFD" w14:paraId="3F797E17" w14:textId="77777777">
      <w:pPr>
        <w:tabs>
          <w:tab w:val="left" w:pos="709"/>
        </w:tabs>
        <w:jc w:val="both"/>
      </w:pPr>
    </w:p>
    <w:p w:rsidR="00C20AFD" w:rsidP="00C20AFD" w:rsidRDefault="00C20AFD" w14:paraId="32E7131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20AFD" w:rsidP="00C20AFD" w:rsidRDefault="00C20AFD" w14:paraId="65D45848" w14:textId="77777777">
      <w:pPr>
        <w:tabs>
          <w:tab w:val="left" w:pos="709"/>
        </w:tabs>
      </w:pPr>
    </w:p>
    <w:p w:rsidR="00C20AFD" w:rsidP="00C20AFD" w:rsidRDefault="00C20AFD" w14:paraId="1E4BB6D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20AFD" w:rsidP="00C20AFD" w:rsidRDefault="00C20AFD" w14:paraId="59B16902" w14:textId="77777777">
      <w:pPr>
        <w:tabs>
          <w:tab w:val="left" w:pos="709"/>
        </w:tabs>
      </w:pPr>
    </w:p>
    <w:p w:rsidR="00C20AFD" w:rsidP="00C20AFD" w:rsidRDefault="00C20AFD" w14:paraId="06165FF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20AFD" w:rsidP="00C20AFD" w:rsidRDefault="00C20AFD" w14:paraId="236BA82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20AFD" w:rsidP="00C20AFD" w:rsidRDefault="00C20AFD" w14:paraId="741F70FB" w14:textId="77777777">
      <w:pPr>
        <w:tabs>
          <w:tab w:val="left" w:pos="709"/>
        </w:tabs>
      </w:pPr>
    </w:p>
    <w:p w:rsidR="00C20AFD" w:rsidP="00C20AFD" w:rsidRDefault="00C20AFD" w14:paraId="753E349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255E70" w14:textId="0D255E7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0AFD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20A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AF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0AF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0AF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0AF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20AF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20A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20AF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0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AF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AF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AF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AF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20AF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A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AF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459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St-2540/2019</izvorni_sadrzaj>
    <derivirana_varijabla naziv="DomainObject.Predmet.OznakaBroj_1">St-2540/2019</derivirana_varijabla>
  </DomainObject.Predmet.OznakaBroj>
  <DomainObject.Predmet.OznakaBrojOptuznogAkta>
    <izvorni_sadrzaj>04-06-19-4455</izvorni_sadrzaj>
    <derivirana_varijabla naziv="DomainObject.Predmet.OznakaBrojOptuznogAkta_1">04-06-19-4455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EMPIRIA SOLARIS d.o.o.</izvorni_sadrzaj>
    <derivirana_varijabla naziv="DomainObject.Predmet.ProtustrankaFormated_1">  EMPIRIA SOLARIS d.o.o.</derivirana_varijabla>
  </DomainObject.Predmet.ProtustrankaFormated>
  <DomainObject.Predmet.ProtustrankaFormatedOIB>
    <izvorni_sadrzaj>  EMPIRIA SOLARIS d.o.o., OIB 93954020689</izvorni_sadrzaj>
    <derivirana_varijabla naziv="DomainObject.Predmet.ProtustrankaFormatedOIB_1">  EMPIRIA SOLARIS d.o.o., OIB 93954020689</derivirana_varijabla>
  </DomainObject.Predmet.ProtustrankaFormatedOIB>
  <DomainObject.Predmet.ProtustrankaFormatedWithAdress>
    <izvorni_sadrzaj> EMPIRIA SOLARIS d.o.o., Gornje Brezno 47, 49231 Gornje Brezno</izvorni_sadrzaj>
    <derivirana_varijabla naziv="DomainObject.Predmet.ProtustrankaFormatedWithAdress_1"> EMPIRIA SOLARIS d.o.o., Gornje Brezno 47, 49231 Gornje Brezno</derivirana_varijabla>
  </DomainObject.Predmet.ProtustrankaFormatedWithAdress>
  <DomainObject.Predmet.ProtustrankaFormatedWithAdressOIB>
    <izvorni_sadrzaj> EMPIRIA SOLARIS d.o.o., OIB 93954020689, Gornje Brezno 47, 49231 Gornje Brezno</izvorni_sadrzaj>
    <derivirana_varijabla naziv="DomainObject.Predmet.ProtustrankaFormatedWithAdressOIB_1"> EMPIRIA SOLARIS d.o.o., OIB 93954020689, Gornje Brezno 47, 49231 Gornje Brezno</derivirana_varijabla>
  </DomainObject.Predmet.ProtustrankaFormatedWithAdressOIB>
  <DomainObject.Predmet.ProtustrankaWithAdress>
    <izvorni_sadrzaj>EMPIRIA SOLARIS d.o.o. Gornje Brezno 47, 49231 Gornje Brezno</izvorni_sadrzaj>
    <derivirana_varijabla naziv="DomainObject.Predmet.ProtustrankaWithAdress_1">EMPIRIA SOLARIS d.o.o. Gornje Brezno 47, 49231 Gornje Brezno</derivirana_varijabla>
  </DomainObject.Predmet.ProtustrankaWithAdress>
  <DomainObject.Predmet.ProtustrankaWithAdressOIB>
    <izvorni_sadrzaj>EMPIRIA SOLARIS d.o.o., OIB 93954020689, Gornje Brezno 47, 49231 Gornje Brezno</izvorni_sadrzaj>
    <derivirana_varijabla naziv="DomainObject.Predmet.ProtustrankaWithAdressOIB_1">EMPIRIA SOLARIS d.o.o., OIB 93954020689, Gornje Brezno 47, 49231 Gornje Brezno</derivirana_varijabla>
  </DomainObject.Predmet.ProtustrankaWithAdressOIB>
  <DomainObject.Predmet.ProtustrankaNazivFormated>
    <izvorni_sadrzaj>EMPIRIA SOLARIS d.o.o.</izvorni_sadrzaj>
    <derivirana_varijabla naziv="DomainObject.Predmet.ProtustrankaNazivFormated_1">EMPIRIA SOLARIS d.o.o.</derivirana_varijabla>
  </DomainObject.Predmet.ProtustrankaNazivFormated>
  <DomainObject.Predmet.ProtustrankaNazivFormatedOIB>
    <izvorni_sadrzaj>EMPIRIA SOLARIS d.o.o., OIB 93954020689</izvorni_sadrzaj>
    <derivirana_varijabla naziv="DomainObject.Predmet.ProtustrankaNazivFormatedOIB_1">EMPIRIA SOLARIS d.o.o., OIB 93954020689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EMPIRIA SOLARIS d.o.o.</item>
    </izvorni_sadrzaj>
    <derivirana_varijabla naziv="DomainObject.Predmet.ProtuStrankaListFormated_1">
      <item>EMPIRIA SOLARIS d.o.o.</item>
    </derivirana_varijabla>
  </DomainObject.Predmet.ProtuStrankaListFormated>
  <DomainObject.Predmet.ProtuStrankaListFormatedOIB>
    <izvorni_sadrzaj>
      <item>EMPIRIA SOLARIS d.o.o., OIB 93954020689</item>
    </izvorni_sadrzaj>
    <derivirana_varijabla naziv="DomainObject.Predmet.ProtuStrankaListFormatedOIB_1">
      <item>EMPIRIA SOLARIS d.o.o., OIB 93954020689</item>
    </derivirana_varijabla>
  </DomainObject.Predmet.ProtuStrankaListFormatedOIB>
  <DomainObject.Predmet.ProtuStrankaListFormatedWithAdress>
    <izvorni_sadrzaj>
      <item>EMPIRIA SOLARIS d.o.o., Gornje Brezno 47, 49231 Gornje Brezno</item>
    </izvorni_sadrzaj>
    <derivirana_varijabla naziv="DomainObject.Predmet.ProtuStrankaListFormatedWithAdress_1">
      <item>EMPIRIA SOLARIS d.o.o., Gornje Brezno 47, 49231 Gornje Brezno</item>
    </derivirana_varijabla>
  </DomainObject.Predmet.ProtuStrankaListFormatedWithAdress>
  <DomainObject.Predmet.ProtuStrankaListFormatedWithAdressOIB>
    <izvorni_sadrzaj>
      <item>EMPIRIA SOLARIS d.o.o., OIB 93954020689, Gornje Brezno 47, 49231 Gornje Brezno</item>
    </izvorni_sadrzaj>
    <derivirana_varijabla naziv="DomainObject.Predmet.ProtuStrankaListFormatedWithAdressOIB_1">
      <item>EMPIRIA SOLARIS d.o.o., OIB 93954020689, Gornje Brezno 47, 49231 Gornje Brezno</item>
    </derivirana_varijabla>
  </DomainObject.Predmet.ProtuStrankaListFormatedWithAdressOIB>
  <DomainObject.Predmet.ProtuStrankaListNazivFormated>
    <izvorni_sadrzaj>
      <item>EMPIRIA SOLARIS d.o.o.</item>
    </izvorni_sadrzaj>
    <derivirana_varijabla naziv="DomainObject.Predmet.ProtuStrankaListNazivFormated_1">
      <item>EMPIRIA SOLARIS d.o.o.</item>
    </derivirana_varijabla>
  </DomainObject.Predmet.ProtuStrankaListNazivFormated>
  <DomainObject.Predmet.ProtuStrankaListNazivFormatedOIB>
    <izvorni_sadrzaj>
      <item>EMPIRIA SOLARIS d.o.o., OIB 93954020689</item>
    </izvorni_sadrzaj>
    <derivirana_varijabla naziv="DomainObject.Predmet.ProtuStrankaListNazivFormatedOIB_1">
      <item>EMPIRIA SOLARIS d.o.o., OIB 93954020689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EMPIRIA SOLARIS d.o.o.</izvorni_sadrzaj>
    <derivirana_varijabla naziv="DomainObject.Predmet.ProtustrankaIDrugi_1">EMPIRIA SOLARIS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EMPIRIA SOLARIS d.o.o., OIB 93954020689, Gornje Brezno 47, 49231 Gornje Brezno</izvorni_sadrzaj>
    <derivirana_varijabla naziv="DomainObject.Predmet.ProtustrankaIDrugiAdressOIB_1">EMPIRIA SOLARIS d.o.o., OIB 93954020689, Gornje Brezno 47, 49231 Gornje Brezno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EMPIRIA SOLARIS d.o.o.</item>
      <item>Financijska agencija</item>
    </izvorni_sadrzaj>
    <derivirana_varijabla naziv="DomainObject.Predmet.SudioniciListNaziv_1">
      <item>EMPIRIA SOLARIS d.o.o.</item>
      <item>Financijska agencija</item>
    </derivirana_varijabla>
  </DomainObject.Predmet.SudioniciListNaziv>
  <DomainObject.Predmet.SudioniciListAdressOIB>
    <izvorni_sadrzaj>
      <item>EMPIRIA SOLARIS d.o.o., OIB 93954020689, Gornje Brezno 47,49231 Gornje Brezno</item>
      <item>Financijska agencija, OIB 85821130368, TRG SVIBANJSKIH ŽRTAVA 1995. 1,10000 Zagreb</item>
    </izvorni_sadrzaj>
    <derivirana_varijabla naziv="DomainObject.Predmet.SudioniciListAdressOIB_1">
      <item>EMPIRIA SOLARIS d.o.o., OIB 93954020689, Gornje Brezno 47,49231 Gornje Brezno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93954020689</item>
      <item>, OIB 85821130368</item>
    </izvorni_sadrzaj>
    <derivirana_varijabla naziv="DomainObject.Predmet.SudioniciListNazivOIB_1">
      <item>, OIB 93954020689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